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7C09D757"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3D3F6A">
        <w:rPr>
          <w:rFonts w:cs="Arial"/>
          <w:sz w:val="24"/>
          <w:szCs w:val="24"/>
          <w:lang w:val="de-DE"/>
        </w:rPr>
        <w:t>6</w:t>
      </w:r>
      <w:r w:rsidRPr="00DB3907">
        <w:rPr>
          <w:rFonts w:cs="Arial"/>
          <w:sz w:val="24"/>
          <w:szCs w:val="24"/>
          <w:lang w:val="de-DE"/>
        </w:rPr>
        <w:tab/>
        <w:t>R4-</w:t>
      </w:r>
      <w:r>
        <w:rPr>
          <w:rFonts w:cs="Arial"/>
          <w:sz w:val="24"/>
          <w:szCs w:val="24"/>
          <w:lang w:val="de-DE"/>
        </w:rPr>
        <w:t>2</w:t>
      </w:r>
      <w:r w:rsidR="00481EE3">
        <w:rPr>
          <w:rFonts w:cs="Arial"/>
          <w:sz w:val="24"/>
          <w:szCs w:val="24"/>
          <w:lang w:val="de-DE"/>
        </w:rPr>
        <w:t>30</w:t>
      </w:r>
      <w:r w:rsidR="00241C96">
        <w:rPr>
          <w:rFonts w:cs="Arial"/>
          <w:sz w:val="24"/>
          <w:szCs w:val="24"/>
          <w:lang w:val="de-DE"/>
        </w:rPr>
        <w:t>3485</w:t>
      </w:r>
    </w:p>
    <w:p w14:paraId="7C5F9A1F" w14:textId="78CE0E32" w:rsidR="006E440C" w:rsidRPr="00DB3907" w:rsidRDefault="003D3F6A" w:rsidP="006E440C">
      <w:pPr>
        <w:pStyle w:val="Header"/>
        <w:tabs>
          <w:tab w:val="left" w:pos="6521"/>
        </w:tabs>
        <w:rPr>
          <w:rFonts w:cs="Arial"/>
          <w:sz w:val="24"/>
          <w:szCs w:val="24"/>
        </w:rPr>
      </w:pPr>
      <w:r>
        <w:rPr>
          <w:rFonts w:cs="Arial"/>
          <w:sz w:val="24"/>
          <w:szCs w:val="24"/>
        </w:rPr>
        <w:t>February</w:t>
      </w:r>
      <w:r w:rsidR="006E440C">
        <w:rPr>
          <w:rFonts w:cs="Arial"/>
          <w:sz w:val="24"/>
          <w:szCs w:val="24"/>
        </w:rPr>
        <w:t xml:space="preserve"> </w:t>
      </w:r>
      <w:r w:rsidR="00EE4326">
        <w:rPr>
          <w:rFonts w:cs="Arial"/>
          <w:sz w:val="24"/>
          <w:szCs w:val="24"/>
        </w:rPr>
        <w:t>27</w:t>
      </w:r>
      <w:r w:rsidR="006E440C">
        <w:rPr>
          <w:rFonts w:cs="Arial"/>
          <w:sz w:val="24"/>
          <w:szCs w:val="24"/>
          <w:vertAlign w:val="superscript"/>
        </w:rPr>
        <w:t>th</w:t>
      </w:r>
      <w:r w:rsidR="006E440C">
        <w:rPr>
          <w:rFonts w:cs="Arial"/>
          <w:sz w:val="24"/>
          <w:szCs w:val="24"/>
        </w:rPr>
        <w:t xml:space="preserve"> ‒ </w:t>
      </w:r>
      <w:r w:rsidR="00EE4326">
        <w:rPr>
          <w:rFonts w:cs="Arial"/>
          <w:sz w:val="24"/>
          <w:szCs w:val="24"/>
        </w:rPr>
        <w:t>March 3</w:t>
      </w:r>
      <w:r w:rsidR="00EE4326" w:rsidRPr="00EE4326">
        <w:rPr>
          <w:rFonts w:cs="Arial"/>
          <w:sz w:val="24"/>
          <w:szCs w:val="24"/>
          <w:vertAlign w:val="superscript"/>
        </w:rPr>
        <w:t>rd</w:t>
      </w:r>
      <w:r w:rsidR="006E440C">
        <w:rPr>
          <w:rFonts w:cs="Arial"/>
          <w:sz w:val="24"/>
          <w:szCs w:val="24"/>
        </w:rPr>
        <w:t>, 2022</w:t>
      </w:r>
    </w:p>
    <w:p w14:paraId="73F03791" w14:textId="272D67C1" w:rsidR="006B0412" w:rsidRPr="00DB3907" w:rsidRDefault="003D3F6A" w:rsidP="006B0412">
      <w:pPr>
        <w:pStyle w:val="Header"/>
        <w:rPr>
          <w:rFonts w:cs="Arial"/>
          <w:sz w:val="24"/>
          <w:szCs w:val="24"/>
        </w:rPr>
      </w:pPr>
      <w:r>
        <w:rPr>
          <w:rFonts w:cs="Arial"/>
          <w:sz w:val="24"/>
          <w:szCs w:val="24"/>
        </w:rPr>
        <w:t>Athens</w:t>
      </w:r>
      <w:r w:rsidR="00F26979">
        <w:rPr>
          <w:rFonts w:cs="Arial"/>
          <w:sz w:val="24"/>
          <w:szCs w:val="24"/>
        </w:rPr>
        <w:t xml:space="preserve">, </w:t>
      </w:r>
      <w:r>
        <w:rPr>
          <w:rFonts w:cs="Arial"/>
          <w:sz w:val="24"/>
          <w:szCs w:val="24"/>
        </w:rPr>
        <w:t>G</w:t>
      </w:r>
      <w:r w:rsidR="00F26979">
        <w:rPr>
          <w:rFonts w:cs="Arial"/>
          <w:sz w:val="24"/>
          <w:szCs w:val="24"/>
        </w:rPr>
        <w:t>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009D5CA2"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C745ED">
        <w:rPr>
          <w:rFonts w:ascii="Arial" w:hAnsi="Arial"/>
          <w:sz w:val="24"/>
          <w:lang w:val="en-US"/>
        </w:rPr>
        <w:t>8.32.1</w:t>
      </w:r>
    </w:p>
    <w:p w14:paraId="1E1C2FD0" w14:textId="1257495B"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proofErr w:type="spellStart"/>
      <w:r w:rsidR="00C745ED">
        <w:rPr>
          <w:rFonts w:ascii="Arial" w:hAnsi="Arial"/>
          <w:sz w:val="24"/>
          <w:lang w:val="en-US"/>
        </w:rPr>
        <w:t>Anterix</w:t>
      </w:r>
      <w:proofErr w:type="spellEnd"/>
    </w:p>
    <w:p w14:paraId="3A62F436" w14:textId="2EE22EF4"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639CD">
        <w:rPr>
          <w:rFonts w:ascii="Arial" w:hAnsi="Arial"/>
          <w:sz w:val="24"/>
          <w:lang w:val="en-US"/>
        </w:rPr>
        <w:t xml:space="preserve">Work plan for 900 MHz </w:t>
      </w:r>
      <w:r w:rsidR="00856451">
        <w:rPr>
          <w:rFonts w:ascii="Arial" w:hAnsi="Arial"/>
          <w:sz w:val="24"/>
          <w:lang w:val="en-US"/>
        </w:rPr>
        <w:t>NR</w:t>
      </w:r>
      <w:r w:rsidR="002639CD">
        <w:rPr>
          <w:rFonts w:ascii="Arial" w:hAnsi="Arial"/>
          <w:sz w:val="24"/>
          <w:lang w:val="en-US"/>
        </w:rPr>
        <w:t xml:space="preserve"> new band</w:t>
      </w:r>
    </w:p>
    <w:p w14:paraId="013F978F" w14:textId="11A56F99"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3B1EBF">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E886ED2" w14:textId="2E477BED" w:rsidR="007D54C6" w:rsidRDefault="007D54C6" w:rsidP="009011AF">
      <w:r>
        <w:t xml:space="preserve">A </w:t>
      </w:r>
      <w:r w:rsidR="00F70941">
        <w:t xml:space="preserve">spectrum-related </w:t>
      </w:r>
      <w:r>
        <w:t xml:space="preserve">work item [1] was agreed to specify a new </w:t>
      </w:r>
      <w:r w:rsidR="00856451">
        <w:t>NR</w:t>
      </w:r>
      <w:r>
        <w:t xml:space="preserve"> band in the 900 MHz frequency range.</w:t>
      </w:r>
      <w:r w:rsidR="006465BB">
        <w:t xml:space="preserve">  This contribution provides a work plan to complete the technical work.</w:t>
      </w:r>
    </w:p>
    <w:p w14:paraId="10F6602E" w14:textId="449E9D05" w:rsidR="007E1E78" w:rsidRDefault="007E1E78" w:rsidP="0099327E">
      <w:pPr>
        <w:pStyle w:val="Heading1"/>
        <w:tabs>
          <w:tab w:val="clear" w:pos="432"/>
          <w:tab w:val="num" w:pos="522"/>
        </w:tabs>
        <w:ind w:left="522" w:hanging="522"/>
        <w:rPr>
          <w:lang w:val="en-US"/>
        </w:rPr>
      </w:pPr>
      <w:r>
        <w:rPr>
          <w:lang w:val="en-US"/>
        </w:rPr>
        <w:t>Discussion</w:t>
      </w:r>
    </w:p>
    <w:p w14:paraId="13FAAD13" w14:textId="40B6753A" w:rsidR="006465BB" w:rsidRDefault="006465BB" w:rsidP="006465BB">
      <w:pPr>
        <w:rPr>
          <w:lang w:val="en-US"/>
        </w:rPr>
      </w:pPr>
      <w:r>
        <w:rPr>
          <w:lang w:val="en-US"/>
        </w:rPr>
        <w:t xml:space="preserve">According to the WID [1], the work item to specify a new </w:t>
      </w:r>
      <w:r w:rsidR="00856451">
        <w:rPr>
          <w:lang w:val="en-US"/>
        </w:rPr>
        <w:t>NR</w:t>
      </w:r>
      <w:r>
        <w:rPr>
          <w:lang w:val="en-US"/>
        </w:rPr>
        <w:t xml:space="preserve"> band in the 900 MHz frequency range is scheduled to </w:t>
      </w:r>
      <w:r w:rsidR="00511795">
        <w:rPr>
          <w:lang w:val="en-US"/>
        </w:rPr>
        <w:t>be completed</w:t>
      </w:r>
      <w:r w:rsidR="007F2A2D">
        <w:rPr>
          <w:lang w:val="en-US"/>
        </w:rPr>
        <w:t xml:space="preserve"> by </w:t>
      </w:r>
      <w:r w:rsidR="00856451">
        <w:rPr>
          <w:lang w:val="en-US"/>
        </w:rPr>
        <w:t>December</w:t>
      </w:r>
      <w:r w:rsidR="007F2A2D">
        <w:rPr>
          <w:lang w:val="en-US"/>
        </w:rPr>
        <w:t xml:space="preserve"> 2023.  </w:t>
      </w:r>
      <w:r w:rsidR="00D56640">
        <w:rPr>
          <w:lang w:val="en-US"/>
        </w:rPr>
        <w:t>The objectives from the WID are copied below</w:t>
      </w:r>
    </w:p>
    <w:p w14:paraId="4C64EBC6" w14:textId="682A3757" w:rsidR="008B3697" w:rsidRPr="00B65B94" w:rsidRDefault="008B3697" w:rsidP="008B3697">
      <w:pPr>
        <w:numPr>
          <w:ilvl w:val="0"/>
          <w:numId w:val="46"/>
        </w:numPr>
        <w:spacing w:after="0"/>
        <w:rPr>
          <w:bCs/>
        </w:rPr>
      </w:pPr>
      <w:r w:rsidRPr="00B65B94">
        <w:rPr>
          <w:bCs/>
        </w:rPr>
        <w:t xml:space="preserve">Specify a new </w:t>
      </w:r>
      <w:r w:rsidR="00856451" w:rsidRPr="00B65B94">
        <w:rPr>
          <w:bCs/>
        </w:rPr>
        <w:t>5G NR</w:t>
      </w:r>
      <w:r w:rsidRPr="00B65B94">
        <w:rPr>
          <w:bCs/>
        </w:rPr>
        <w:t xml:space="preserve"> FDD operating band operating with</w:t>
      </w:r>
    </w:p>
    <w:p w14:paraId="56B5E37E" w14:textId="77777777" w:rsidR="008B3697" w:rsidRPr="00B65B94" w:rsidRDefault="008B3697" w:rsidP="008B3697">
      <w:pPr>
        <w:numPr>
          <w:ilvl w:val="1"/>
          <w:numId w:val="46"/>
        </w:numPr>
        <w:spacing w:after="0"/>
        <w:rPr>
          <w:bCs/>
        </w:rPr>
      </w:pPr>
      <w:r w:rsidRPr="00B65B94">
        <w:rPr>
          <w:bCs/>
        </w:rPr>
        <w:t>UL: 896 – 901 MHz and DL 935 – 940 MHz</w:t>
      </w:r>
    </w:p>
    <w:p w14:paraId="69D89468" w14:textId="543871B7" w:rsidR="008B3697" w:rsidRPr="00B65B94" w:rsidRDefault="008B3697" w:rsidP="000D062E">
      <w:pPr>
        <w:numPr>
          <w:ilvl w:val="1"/>
          <w:numId w:val="46"/>
        </w:numPr>
        <w:spacing w:after="0"/>
        <w:rPr>
          <w:bCs/>
        </w:rPr>
      </w:pPr>
      <w:r w:rsidRPr="00B65B94">
        <w:rPr>
          <w:bCs/>
        </w:rPr>
        <w:t>To support 5 MHz</w:t>
      </w:r>
      <w:r w:rsidR="00856451" w:rsidRPr="00B65B94">
        <w:rPr>
          <w:bCs/>
        </w:rPr>
        <w:t xml:space="preserve"> and</w:t>
      </w:r>
      <w:r w:rsidRPr="00B65B94">
        <w:rPr>
          <w:bCs/>
        </w:rPr>
        <w:t xml:space="preserve"> 3 MHz</w:t>
      </w:r>
      <w:r w:rsidR="00856451" w:rsidRPr="00B65B94">
        <w:rPr>
          <w:bCs/>
        </w:rPr>
        <w:t xml:space="preserve"> </w:t>
      </w:r>
      <w:r w:rsidRPr="00B65B94">
        <w:rPr>
          <w:bCs/>
        </w:rPr>
        <w:t>channel bandwidths with 15 kHz SCS.</w:t>
      </w:r>
    </w:p>
    <w:p w14:paraId="34C24800" w14:textId="77777777" w:rsidR="008B3697" w:rsidRPr="00B65B94" w:rsidRDefault="008B3697" w:rsidP="008B3697">
      <w:pPr>
        <w:numPr>
          <w:ilvl w:val="0"/>
          <w:numId w:val="46"/>
        </w:numPr>
        <w:spacing w:after="0"/>
        <w:rPr>
          <w:bCs/>
        </w:rPr>
      </w:pPr>
      <w:r w:rsidRPr="00B65B94">
        <w:rPr>
          <w:bCs/>
        </w:rPr>
        <w:t>Study and specify the co-existence requirements</w:t>
      </w:r>
    </w:p>
    <w:p w14:paraId="1C510942" w14:textId="77777777" w:rsidR="008B3697" w:rsidRPr="00B65B94" w:rsidRDefault="008B3697" w:rsidP="008B3697">
      <w:pPr>
        <w:numPr>
          <w:ilvl w:val="1"/>
          <w:numId w:val="46"/>
        </w:numPr>
        <w:spacing w:after="0"/>
        <w:rPr>
          <w:bCs/>
        </w:rPr>
      </w:pPr>
      <w:r w:rsidRPr="00B65B94">
        <w:rPr>
          <w:bCs/>
        </w:rPr>
        <w:t xml:space="preserve">Support FCC OOB emission mask in FCC-20-67A1 for all the defined channel bandwidths in the proposed band to ensure co-existence with adjacent narrowband and broadband networks to avoid interference. </w:t>
      </w:r>
    </w:p>
    <w:p w14:paraId="6BDCF9F9" w14:textId="77777777" w:rsidR="008B3697" w:rsidRPr="00B65B94" w:rsidRDefault="008B3697" w:rsidP="008B3697">
      <w:pPr>
        <w:numPr>
          <w:ilvl w:val="1"/>
          <w:numId w:val="46"/>
        </w:numPr>
        <w:spacing w:after="0"/>
        <w:rPr>
          <w:bCs/>
        </w:rPr>
      </w:pPr>
      <w:r w:rsidRPr="00B65B94">
        <w:rPr>
          <w:bCs/>
        </w:rPr>
        <w:t>Study and if needed, specify the protection for B5 and B26 including MPR.</w:t>
      </w:r>
    </w:p>
    <w:p w14:paraId="176EACDC" w14:textId="77777777" w:rsidR="008B3697" w:rsidRPr="00B65B94" w:rsidRDefault="008B3697" w:rsidP="008B3697">
      <w:pPr>
        <w:numPr>
          <w:ilvl w:val="1"/>
          <w:numId w:val="46"/>
        </w:numPr>
        <w:spacing w:after="0"/>
        <w:rPr>
          <w:bCs/>
        </w:rPr>
      </w:pPr>
      <w:r w:rsidRPr="00B65B94">
        <w:rPr>
          <w:bCs/>
        </w:rPr>
        <w:t>Assume reusing band B8 duplexer</w:t>
      </w:r>
    </w:p>
    <w:p w14:paraId="0BEA40E0" w14:textId="77777777" w:rsidR="008B3697" w:rsidRPr="00B65B94" w:rsidRDefault="008B3697" w:rsidP="008B3697">
      <w:pPr>
        <w:numPr>
          <w:ilvl w:val="0"/>
          <w:numId w:val="46"/>
        </w:numPr>
        <w:spacing w:after="0"/>
        <w:rPr>
          <w:bCs/>
        </w:rPr>
      </w:pPr>
      <w:r w:rsidRPr="00B65B94">
        <w:rPr>
          <w:bCs/>
        </w:rPr>
        <w:t>Specify UE RF core requirements to operate in North America with primary operations in the US.</w:t>
      </w:r>
    </w:p>
    <w:p w14:paraId="34C799C2" w14:textId="77777777" w:rsidR="008B3697" w:rsidRPr="00B65B94" w:rsidRDefault="008B3697" w:rsidP="008B3697">
      <w:pPr>
        <w:numPr>
          <w:ilvl w:val="1"/>
          <w:numId w:val="46"/>
        </w:numPr>
        <w:spacing w:after="0"/>
        <w:rPr>
          <w:bCs/>
        </w:rPr>
      </w:pPr>
      <w:r w:rsidRPr="00B65B94">
        <w:rPr>
          <w:bCs/>
        </w:rPr>
        <w:t>Assume power class 3 (23 dBm).</w:t>
      </w:r>
    </w:p>
    <w:p w14:paraId="68626CC8" w14:textId="20C9D8EE" w:rsidR="008B3697" w:rsidRPr="00B65B94" w:rsidRDefault="008B3697" w:rsidP="008B3697">
      <w:pPr>
        <w:numPr>
          <w:ilvl w:val="0"/>
          <w:numId w:val="46"/>
        </w:numPr>
        <w:spacing w:after="0"/>
        <w:rPr>
          <w:bCs/>
        </w:rPr>
      </w:pPr>
      <w:r w:rsidRPr="00B65B94">
        <w:rPr>
          <w:bCs/>
        </w:rPr>
        <w:t>Specify necessary BS RF core requirement.</w:t>
      </w:r>
    </w:p>
    <w:p w14:paraId="16B69084" w14:textId="53CB3FE4" w:rsidR="008B3697" w:rsidRPr="00B65B94" w:rsidRDefault="008B3697" w:rsidP="008B3697">
      <w:pPr>
        <w:numPr>
          <w:ilvl w:val="0"/>
          <w:numId w:val="46"/>
        </w:numPr>
        <w:spacing w:after="0"/>
        <w:rPr>
          <w:bCs/>
        </w:rPr>
      </w:pPr>
      <w:r w:rsidRPr="00B65B94">
        <w:rPr>
          <w:bCs/>
        </w:rPr>
        <w:t>Specify the corresponding RRM requirements, i.e., add the new band for frequency bands grouping.</w:t>
      </w:r>
    </w:p>
    <w:p w14:paraId="41B4EEF4" w14:textId="553FE20D" w:rsidR="008B3697" w:rsidRPr="008B3697" w:rsidRDefault="008B3697" w:rsidP="008B3697">
      <w:pPr>
        <w:spacing w:after="0"/>
        <w:ind w:left="720"/>
        <w:rPr>
          <w:bCs/>
          <w:sz w:val="16"/>
          <w:szCs w:val="16"/>
        </w:rPr>
      </w:pPr>
    </w:p>
    <w:p w14:paraId="0ECFFDA5" w14:textId="480FC64F" w:rsidR="008B3697" w:rsidRDefault="00C43801" w:rsidP="008B3697">
      <w:pPr>
        <w:rPr>
          <w:lang w:val="en-US"/>
        </w:rPr>
      </w:pPr>
      <w:r>
        <w:rPr>
          <w:lang w:val="en-US"/>
        </w:rPr>
        <w:t>The following RAN4 working group meetings are currently on the calendar until the completion of the work item:  RAN4</w:t>
      </w:r>
      <w:r w:rsidR="00B50140">
        <w:rPr>
          <w:lang w:val="en-US"/>
        </w:rPr>
        <w:t xml:space="preserve"> #10</w:t>
      </w:r>
      <w:r w:rsidR="005167A9">
        <w:rPr>
          <w:lang w:val="en-US"/>
        </w:rPr>
        <w:t>8</w:t>
      </w:r>
      <w:r w:rsidR="00B50140">
        <w:rPr>
          <w:lang w:val="en-US"/>
        </w:rPr>
        <w:t>, RAN4 #10</w:t>
      </w:r>
      <w:r w:rsidR="005167A9">
        <w:rPr>
          <w:lang w:val="en-US"/>
        </w:rPr>
        <w:t>8</w:t>
      </w:r>
      <w:r w:rsidR="00B50140">
        <w:rPr>
          <w:lang w:val="en-US"/>
        </w:rPr>
        <w:t>-bis-e, and RAN4#10</w:t>
      </w:r>
      <w:r w:rsidR="005167A9">
        <w:rPr>
          <w:lang w:val="en-US"/>
        </w:rPr>
        <w:t>9</w:t>
      </w:r>
      <w:r w:rsidR="00B50140">
        <w:rPr>
          <w:lang w:val="en-US"/>
        </w:rPr>
        <w:t>.  Thus, there are three</w:t>
      </w:r>
      <w:r w:rsidR="00F70941">
        <w:rPr>
          <w:lang w:val="en-US"/>
        </w:rPr>
        <w:t xml:space="preserve"> meetings to complete the technical work.</w:t>
      </w:r>
    </w:p>
    <w:p w14:paraId="00C97BCE" w14:textId="5B0FD05E" w:rsidR="00F70941" w:rsidRDefault="008D4705" w:rsidP="008B3697">
      <w:pPr>
        <w:rPr>
          <w:lang w:val="en-US"/>
        </w:rPr>
      </w:pPr>
      <w:r>
        <w:rPr>
          <w:lang w:val="en-US"/>
        </w:rPr>
        <w:t>The following work plan is proposed</w:t>
      </w:r>
      <w:r w:rsidR="005167A9">
        <w:rPr>
          <w:lang w:val="en-US"/>
        </w:rPr>
        <w:t xml:space="preserve"> </w:t>
      </w:r>
      <w:r w:rsidR="008734B1">
        <w:rPr>
          <w:lang w:val="en-US"/>
        </w:rPr>
        <w:t xml:space="preserve">to start after the associated 900 MHz LTE new band </w:t>
      </w:r>
      <w:r w:rsidR="00511795">
        <w:rPr>
          <w:lang w:val="en-US"/>
        </w:rPr>
        <w:t xml:space="preserve">WID </w:t>
      </w:r>
      <w:r w:rsidR="008734B1">
        <w:rPr>
          <w:lang w:val="en-US"/>
        </w:rPr>
        <w:t xml:space="preserve">and </w:t>
      </w:r>
      <w:r w:rsidR="005167A9">
        <w:rPr>
          <w:lang w:val="en-US"/>
        </w:rPr>
        <w:t>after</w:t>
      </w:r>
      <w:r w:rsidR="00511795" w:rsidRPr="00511795">
        <w:t xml:space="preserve"> </w:t>
      </w:r>
      <w:r w:rsidR="00511795" w:rsidRPr="00511795">
        <w:rPr>
          <w:lang w:val="en-US"/>
        </w:rPr>
        <w:t>NR support for dedicated spectrum less than 5MHz for FR1</w:t>
      </w:r>
      <w:r w:rsidR="00511795">
        <w:rPr>
          <w:lang w:val="en-US"/>
        </w:rPr>
        <w:t xml:space="preserve"> has defined channel </w:t>
      </w:r>
      <w:proofErr w:type="spellStart"/>
      <w:r w:rsidR="00511795">
        <w:rPr>
          <w:lang w:val="en-US"/>
        </w:rPr>
        <w:t>rasters</w:t>
      </w:r>
      <w:proofErr w:type="spellEnd"/>
      <w:r w:rsidR="00511795">
        <w:rPr>
          <w:lang w:val="en-US"/>
        </w:rPr>
        <w:t xml:space="preserve">. </w:t>
      </w:r>
      <w:r w:rsidR="005167A9">
        <w:rPr>
          <w:lang w:val="en-US"/>
        </w:rPr>
        <w:t xml:space="preserve">  </w:t>
      </w:r>
    </w:p>
    <w:p w14:paraId="4CFD3A18" w14:textId="227DBF87" w:rsidR="008D4705" w:rsidRDefault="008D4705" w:rsidP="008B3697">
      <w:pPr>
        <w:rPr>
          <w:lang w:val="en-US"/>
        </w:rPr>
      </w:pPr>
      <w:r>
        <w:rPr>
          <w:lang w:val="en-US"/>
        </w:rPr>
        <w:t>RAN4 #10</w:t>
      </w:r>
      <w:r w:rsidR="005167A9">
        <w:rPr>
          <w:lang w:val="en-US"/>
        </w:rPr>
        <w:t>8</w:t>
      </w:r>
      <w:r w:rsidR="00C358F5">
        <w:rPr>
          <w:lang w:val="en-US"/>
        </w:rPr>
        <w:t xml:space="preserve"> (2023-0</w:t>
      </w:r>
      <w:r w:rsidR="005167A9">
        <w:rPr>
          <w:lang w:val="en-US"/>
        </w:rPr>
        <w:t>8-21</w:t>
      </w:r>
      <w:r w:rsidR="00C358F5">
        <w:rPr>
          <w:lang w:val="en-US"/>
        </w:rPr>
        <w:t xml:space="preserve"> to 2023-0</w:t>
      </w:r>
      <w:r w:rsidR="005167A9">
        <w:rPr>
          <w:lang w:val="en-US"/>
        </w:rPr>
        <w:t>8-25</w:t>
      </w:r>
      <w:r w:rsidR="00C358F5">
        <w:rPr>
          <w:lang w:val="en-US"/>
        </w:rPr>
        <w:t>)</w:t>
      </w:r>
    </w:p>
    <w:p w14:paraId="5C1109FA" w14:textId="12DA0F55" w:rsidR="008D4705" w:rsidRDefault="008D4705" w:rsidP="008D4705">
      <w:pPr>
        <w:pStyle w:val="ListParagraph"/>
        <w:numPr>
          <w:ilvl w:val="0"/>
          <w:numId w:val="47"/>
        </w:numPr>
        <w:rPr>
          <w:lang w:val="en-US"/>
        </w:rPr>
      </w:pPr>
      <w:r>
        <w:rPr>
          <w:lang w:val="en-US"/>
        </w:rPr>
        <w:t>Review regulatory requirements</w:t>
      </w:r>
      <w:r w:rsidR="00AB66B9">
        <w:rPr>
          <w:lang w:val="en-US"/>
        </w:rPr>
        <w:t>.  Initial proposals on mitigation methods such as MPR if any</w:t>
      </w:r>
      <w:r w:rsidR="004A0AEB">
        <w:rPr>
          <w:lang w:val="en-US"/>
        </w:rPr>
        <w:t>.</w:t>
      </w:r>
    </w:p>
    <w:p w14:paraId="528AEF7E" w14:textId="76D0F27A" w:rsidR="004A0AEB" w:rsidRDefault="00D61D01" w:rsidP="008D4705">
      <w:pPr>
        <w:pStyle w:val="ListParagraph"/>
        <w:numPr>
          <w:ilvl w:val="0"/>
          <w:numId w:val="47"/>
        </w:numPr>
        <w:rPr>
          <w:lang w:val="en-US"/>
        </w:rPr>
      </w:pPr>
      <w:r>
        <w:rPr>
          <w:lang w:val="en-US"/>
        </w:rPr>
        <w:t>Initial p</w:t>
      </w:r>
      <w:r w:rsidR="00A927BC">
        <w:rPr>
          <w:lang w:val="en-US"/>
        </w:rPr>
        <w:t>roposals on c</w:t>
      </w:r>
      <w:r w:rsidR="00724A6E">
        <w:rPr>
          <w:lang w:val="en-US"/>
        </w:rPr>
        <w:t>oexistence</w:t>
      </w:r>
      <w:r w:rsidR="00A927BC">
        <w:rPr>
          <w:lang w:val="en-US"/>
        </w:rPr>
        <w:t xml:space="preserve"> protection including MPR for Band 5 and Band 26 and other bands if needed.</w:t>
      </w:r>
    </w:p>
    <w:p w14:paraId="48F31873" w14:textId="779B7B2D" w:rsidR="001878C2" w:rsidRDefault="001878C2" w:rsidP="008D4705">
      <w:pPr>
        <w:pStyle w:val="ListParagraph"/>
        <w:numPr>
          <w:ilvl w:val="0"/>
          <w:numId w:val="47"/>
        </w:numPr>
        <w:rPr>
          <w:lang w:val="en-US"/>
        </w:rPr>
      </w:pPr>
      <w:r>
        <w:rPr>
          <w:lang w:val="en-US"/>
        </w:rPr>
        <w:t>Initial proposal on basestation requirements.</w:t>
      </w:r>
    </w:p>
    <w:p w14:paraId="22D157F9" w14:textId="09902F4A" w:rsidR="005167A9" w:rsidRPr="005167A9" w:rsidRDefault="005167A9" w:rsidP="005167A9">
      <w:pPr>
        <w:pStyle w:val="ListParagraph"/>
        <w:numPr>
          <w:ilvl w:val="0"/>
          <w:numId w:val="47"/>
        </w:numPr>
        <w:rPr>
          <w:lang w:val="en-US"/>
        </w:rPr>
      </w:pPr>
      <w:r>
        <w:rPr>
          <w:lang w:val="en-US"/>
        </w:rPr>
        <w:t xml:space="preserve">Select new band </w:t>
      </w:r>
      <w:r w:rsidR="00511795">
        <w:rPr>
          <w:lang w:val="en-US"/>
        </w:rPr>
        <w:t>number.</w:t>
      </w:r>
    </w:p>
    <w:p w14:paraId="130FA962" w14:textId="002C5A77" w:rsidR="00D61D01" w:rsidRDefault="00D61D01" w:rsidP="00D61D01">
      <w:pPr>
        <w:rPr>
          <w:lang w:val="en-US"/>
        </w:rPr>
      </w:pPr>
      <w:r>
        <w:rPr>
          <w:lang w:val="en-US"/>
        </w:rPr>
        <w:t>RAN4 #10</w:t>
      </w:r>
      <w:r w:rsidR="005167A9">
        <w:rPr>
          <w:lang w:val="en-US"/>
        </w:rPr>
        <w:t>8</w:t>
      </w:r>
      <w:r>
        <w:rPr>
          <w:lang w:val="en-US"/>
        </w:rPr>
        <w:t>-bis-e</w:t>
      </w:r>
      <w:r w:rsidR="00B73F01">
        <w:rPr>
          <w:lang w:val="en-US"/>
        </w:rPr>
        <w:t xml:space="preserve"> (2023-</w:t>
      </w:r>
      <w:r w:rsidR="005167A9">
        <w:rPr>
          <w:lang w:val="en-US"/>
        </w:rPr>
        <w:t>10-09</w:t>
      </w:r>
      <w:r w:rsidR="00B73F01">
        <w:rPr>
          <w:lang w:val="en-US"/>
        </w:rPr>
        <w:t xml:space="preserve"> to 2023-</w:t>
      </w:r>
      <w:r w:rsidR="005167A9">
        <w:rPr>
          <w:lang w:val="en-US"/>
        </w:rPr>
        <w:t>10-18</w:t>
      </w:r>
      <w:r w:rsidR="00B73F01">
        <w:rPr>
          <w:lang w:val="en-US"/>
        </w:rPr>
        <w:t>)</w:t>
      </w:r>
    </w:p>
    <w:p w14:paraId="30348B0E" w14:textId="77777777" w:rsidR="00CE07BF" w:rsidRDefault="00D61D01" w:rsidP="00D61D01">
      <w:pPr>
        <w:pStyle w:val="ListParagraph"/>
        <w:numPr>
          <w:ilvl w:val="0"/>
          <w:numId w:val="47"/>
        </w:numPr>
        <w:rPr>
          <w:lang w:val="en-US"/>
        </w:rPr>
      </w:pPr>
      <w:r>
        <w:rPr>
          <w:lang w:val="en-US"/>
        </w:rPr>
        <w:t xml:space="preserve">Finalize </w:t>
      </w:r>
      <w:r w:rsidR="00CE07BF">
        <w:rPr>
          <w:lang w:val="en-US"/>
        </w:rPr>
        <w:t>MPR or other studies to comply with regulatory requirements and coexistence if needed.</w:t>
      </w:r>
    </w:p>
    <w:p w14:paraId="53F1BEA0" w14:textId="6B901C5C" w:rsidR="003B2C49" w:rsidRDefault="001878C2" w:rsidP="00D61D01">
      <w:pPr>
        <w:pStyle w:val="ListParagraph"/>
        <w:numPr>
          <w:ilvl w:val="0"/>
          <w:numId w:val="47"/>
        </w:numPr>
        <w:rPr>
          <w:lang w:val="en-US"/>
        </w:rPr>
      </w:pPr>
      <w:r>
        <w:rPr>
          <w:lang w:val="en-US"/>
        </w:rPr>
        <w:t xml:space="preserve">Draft CR’s for UE and basestation </w:t>
      </w:r>
      <w:r w:rsidR="003B2C49">
        <w:rPr>
          <w:lang w:val="en-US"/>
        </w:rPr>
        <w:t>to be presented.</w:t>
      </w:r>
    </w:p>
    <w:p w14:paraId="16FC39F5" w14:textId="126F43B6" w:rsidR="003B2C49" w:rsidRDefault="003B2C49" w:rsidP="003B2C49">
      <w:pPr>
        <w:rPr>
          <w:lang w:val="en-US"/>
        </w:rPr>
      </w:pPr>
      <w:r w:rsidRPr="003B2C49">
        <w:rPr>
          <w:lang w:val="en-US"/>
        </w:rPr>
        <w:t>RAN4 #10</w:t>
      </w:r>
      <w:r w:rsidR="005167A9">
        <w:rPr>
          <w:lang w:val="en-US"/>
        </w:rPr>
        <w:t>9</w:t>
      </w:r>
      <w:r w:rsidR="00B73F01">
        <w:rPr>
          <w:lang w:val="en-US"/>
        </w:rPr>
        <w:t xml:space="preserve"> (2023-</w:t>
      </w:r>
      <w:r w:rsidR="005167A9">
        <w:rPr>
          <w:lang w:val="en-US"/>
        </w:rPr>
        <w:t>11-13</w:t>
      </w:r>
      <w:r w:rsidR="00B73F01">
        <w:rPr>
          <w:lang w:val="en-US"/>
        </w:rPr>
        <w:t xml:space="preserve"> to 2023-</w:t>
      </w:r>
      <w:r w:rsidR="005167A9">
        <w:rPr>
          <w:lang w:val="en-US"/>
        </w:rPr>
        <w:t>11-17</w:t>
      </w:r>
      <w:r w:rsidR="00B73F01">
        <w:rPr>
          <w:lang w:val="en-US"/>
        </w:rPr>
        <w:t>)</w:t>
      </w:r>
    </w:p>
    <w:p w14:paraId="7E4D3EB3" w14:textId="716DDD6D" w:rsidR="003B2C49" w:rsidRDefault="003B2C49" w:rsidP="003B2C49">
      <w:pPr>
        <w:pStyle w:val="ListParagraph"/>
        <w:numPr>
          <w:ilvl w:val="0"/>
          <w:numId w:val="47"/>
        </w:numPr>
        <w:rPr>
          <w:lang w:val="en-US"/>
        </w:rPr>
      </w:pPr>
      <w:r>
        <w:rPr>
          <w:lang w:val="en-US"/>
        </w:rPr>
        <w:t>Finalize and agree to CR’s</w:t>
      </w:r>
    </w:p>
    <w:p w14:paraId="7E66B1B3" w14:textId="77777777" w:rsidR="003B2C49" w:rsidRPr="003B2C49" w:rsidRDefault="003B2C49" w:rsidP="003B2C49">
      <w:pPr>
        <w:rPr>
          <w:lang w:val="en-US"/>
        </w:rPr>
      </w:pPr>
    </w:p>
    <w:p w14:paraId="3F8BEA58" w14:textId="3DBDE7E1" w:rsidR="009C37D0" w:rsidRDefault="00FA01C7" w:rsidP="009C37D0">
      <w:pPr>
        <w:pStyle w:val="Heading1"/>
        <w:tabs>
          <w:tab w:val="clear" w:pos="432"/>
          <w:tab w:val="num" w:pos="522"/>
        </w:tabs>
        <w:ind w:left="522" w:hanging="522"/>
        <w:rPr>
          <w:lang w:val="en-US"/>
        </w:rPr>
      </w:pPr>
      <w:r>
        <w:rPr>
          <w:lang w:val="en-US"/>
        </w:rPr>
        <w:t>Conclusion</w:t>
      </w:r>
    </w:p>
    <w:p w14:paraId="68518F97" w14:textId="277CCDA3" w:rsidR="001903FE" w:rsidRPr="009913AC" w:rsidRDefault="00EC6BC8" w:rsidP="001903FE">
      <w:pPr>
        <w:ind w:right="1"/>
        <w:rPr>
          <w:iCs/>
        </w:rPr>
      </w:pPr>
      <w:r>
        <w:rPr>
          <w:lang w:val="en-US"/>
        </w:rPr>
        <w:t xml:space="preserve">A work plan has been presented </w:t>
      </w:r>
      <w:r w:rsidR="000044E8">
        <w:rPr>
          <w:lang w:val="en-US"/>
        </w:rPr>
        <w:t>as a guideline for timely completion of the technical work to specify a new</w:t>
      </w:r>
      <w:r w:rsidR="00856451">
        <w:rPr>
          <w:lang w:val="en-US"/>
        </w:rPr>
        <w:t xml:space="preserve"> NR</w:t>
      </w:r>
      <w:r w:rsidR="000044E8">
        <w:rPr>
          <w:lang w:val="en-US"/>
        </w:rPr>
        <w:t xml:space="preserve"> band in the 900 MHz frequency range.  The completion of this WID is expected in </w:t>
      </w:r>
      <w:r w:rsidR="00856451">
        <w:rPr>
          <w:lang w:val="en-US"/>
        </w:rPr>
        <w:t>December 2</w:t>
      </w:r>
      <w:r w:rsidR="000044E8">
        <w:rPr>
          <w:lang w:val="en-US"/>
        </w:rPr>
        <w:t>023.</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612FB374" w14:textId="15204211" w:rsidR="007D54C6" w:rsidRDefault="00CC545A" w:rsidP="00D23312">
      <w:pPr>
        <w:numPr>
          <w:ilvl w:val="0"/>
          <w:numId w:val="2"/>
        </w:numPr>
        <w:tabs>
          <w:tab w:val="left" w:pos="1080"/>
        </w:tabs>
        <w:rPr>
          <w:lang w:val="en-US" w:eastAsia="x-none"/>
        </w:rPr>
      </w:pPr>
      <w:bookmarkStart w:id="0" w:name="_Hlk859252"/>
      <w:r>
        <w:rPr>
          <w:lang w:val="en-US" w:eastAsia="x-none"/>
        </w:rPr>
        <w:t>RP-223</w:t>
      </w:r>
      <w:r w:rsidR="00AE3764">
        <w:rPr>
          <w:lang w:val="en-US" w:eastAsia="x-none"/>
        </w:rPr>
        <w:t>5</w:t>
      </w:r>
      <w:r w:rsidR="00856451">
        <w:rPr>
          <w:lang w:val="en-US" w:eastAsia="x-none"/>
        </w:rPr>
        <w:t>29</w:t>
      </w:r>
      <w:r>
        <w:rPr>
          <w:lang w:val="en-US" w:eastAsia="x-none"/>
        </w:rPr>
        <w:t>, “</w:t>
      </w:r>
      <w:r w:rsidR="007D54C6" w:rsidRPr="007D54C6">
        <w:rPr>
          <w:lang w:val="en-US" w:eastAsia="x-none"/>
        </w:rPr>
        <w:t>New WID on Introduction of 900 MHz NR Band in the US</w:t>
      </w:r>
      <w:r w:rsidR="007D54C6">
        <w:rPr>
          <w:lang w:val="en-US" w:eastAsia="x-none"/>
        </w:rPr>
        <w:t xml:space="preserve">,” </w:t>
      </w:r>
      <w:proofErr w:type="spellStart"/>
      <w:r w:rsidR="007D54C6">
        <w:rPr>
          <w:lang w:val="en-US" w:eastAsia="x-none"/>
        </w:rPr>
        <w:t>Anterix</w:t>
      </w:r>
      <w:proofErr w:type="spellEnd"/>
    </w:p>
    <w:p w14:paraId="5DE4D7D8" w14:textId="2F3953E9" w:rsidR="007C5C1C" w:rsidRDefault="007C5C1C" w:rsidP="007C5C1C">
      <w:pPr>
        <w:tabs>
          <w:tab w:val="left" w:pos="1080"/>
        </w:tabs>
        <w:rPr>
          <w:lang w:val="en-US" w:eastAsia="x-none"/>
        </w:rPr>
      </w:pPr>
    </w:p>
    <w:bookmarkEnd w:id="0"/>
    <w:p w14:paraId="4554CE56" w14:textId="77777777" w:rsidR="007C5C1C" w:rsidRDefault="007C5C1C" w:rsidP="007C5C1C">
      <w:pPr>
        <w:tabs>
          <w:tab w:val="left" w:pos="1080"/>
        </w:tabs>
        <w:rPr>
          <w:lang w:val="en-US" w:eastAsia="x-none"/>
        </w:rPr>
      </w:pPr>
    </w:p>
    <w:sectPr w:rsidR="007C5C1C"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AF84F" w14:textId="77777777" w:rsidR="0041395B" w:rsidRDefault="0041395B">
      <w:r>
        <w:separator/>
      </w:r>
    </w:p>
  </w:endnote>
  <w:endnote w:type="continuationSeparator" w:id="0">
    <w:p w14:paraId="46E23218" w14:textId="77777777" w:rsidR="0041395B" w:rsidRDefault="00413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CE758" w14:textId="77777777" w:rsidR="0041395B" w:rsidRDefault="0041395B">
      <w:r>
        <w:separator/>
      </w:r>
    </w:p>
  </w:footnote>
  <w:footnote w:type="continuationSeparator" w:id="0">
    <w:p w14:paraId="3FC61006" w14:textId="77777777" w:rsidR="0041395B" w:rsidRDefault="004139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B758B1"/>
    <w:multiLevelType w:val="hybridMultilevel"/>
    <w:tmpl w:val="81729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50410AA"/>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A8F0BCE"/>
    <w:multiLevelType w:val="hybridMultilevel"/>
    <w:tmpl w:val="144E640A"/>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9"/>
  </w:num>
  <w:num w:numId="2" w16cid:durableId="513963709">
    <w:abstractNumId w:val="33"/>
  </w:num>
  <w:num w:numId="3" w16cid:durableId="30959319">
    <w:abstractNumId w:val="38"/>
  </w:num>
  <w:num w:numId="4" w16cid:durableId="1579515455">
    <w:abstractNumId w:val="42"/>
  </w:num>
  <w:num w:numId="5" w16cid:durableId="1213884486">
    <w:abstractNumId w:val="31"/>
  </w:num>
  <w:num w:numId="6" w16cid:durableId="895549640">
    <w:abstractNumId w:val="12"/>
  </w:num>
  <w:num w:numId="7" w16cid:durableId="1494643654">
    <w:abstractNumId w:val="4"/>
  </w:num>
  <w:num w:numId="8" w16cid:durableId="1777947175">
    <w:abstractNumId w:val="37"/>
  </w:num>
  <w:num w:numId="9" w16cid:durableId="461308997">
    <w:abstractNumId w:val="13"/>
  </w:num>
  <w:num w:numId="10" w16cid:durableId="1624651259">
    <w:abstractNumId w:val="27"/>
  </w:num>
  <w:num w:numId="11" w16cid:durableId="1362783709">
    <w:abstractNumId w:val="44"/>
  </w:num>
  <w:num w:numId="12" w16cid:durableId="1425344883">
    <w:abstractNumId w:val="11"/>
  </w:num>
  <w:num w:numId="13" w16cid:durableId="2073697746">
    <w:abstractNumId w:val="24"/>
  </w:num>
  <w:num w:numId="14" w16cid:durableId="866678966">
    <w:abstractNumId w:val="6"/>
  </w:num>
  <w:num w:numId="15" w16cid:durableId="1666591006">
    <w:abstractNumId w:val="23"/>
  </w:num>
  <w:num w:numId="16" w16cid:durableId="1524439568">
    <w:abstractNumId w:val="43"/>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22"/>
  </w:num>
  <w:num w:numId="19" w16cid:durableId="2009550563">
    <w:abstractNumId w:val="21"/>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9"/>
  </w:num>
  <w:num w:numId="22" w16cid:durableId="1555431959">
    <w:abstractNumId w:val="17"/>
  </w:num>
  <w:num w:numId="23" w16cid:durableId="2045934884">
    <w:abstractNumId w:val="29"/>
  </w:num>
  <w:num w:numId="24" w16cid:durableId="1658996919">
    <w:abstractNumId w:val="39"/>
  </w:num>
  <w:num w:numId="25" w16cid:durableId="1145976948">
    <w:abstractNumId w:val="40"/>
  </w:num>
  <w:num w:numId="26" w16cid:durableId="1948657783">
    <w:abstractNumId w:val="5"/>
  </w:num>
  <w:num w:numId="27" w16cid:durableId="1612282645">
    <w:abstractNumId w:val="26"/>
  </w:num>
  <w:num w:numId="28" w16cid:durableId="126902088">
    <w:abstractNumId w:val="28"/>
  </w:num>
  <w:num w:numId="29" w16cid:durableId="906383168">
    <w:abstractNumId w:val="35"/>
  </w:num>
  <w:num w:numId="30" w16cid:durableId="1341155545">
    <w:abstractNumId w:val="7"/>
  </w:num>
  <w:num w:numId="31" w16cid:durableId="674380148">
    <w:abstractNumId w:val="15"/>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32"/>
  </w:num>
  <w:num w:numId="35" w16cid:durableId="2019849514">
    <w:abstractNumId w:val="20"/>
  </w:num>
  <w:num w:numId="36" w16cid:durableId="1071586423">
    <w:abstractNumId w:val="3"/>
  </w:num>
  <w:num w:numId="37" w16cid:durableId="1338195957">
    <w:abstractNumId w:val="36"/>
  </w:num>
  <w:num w:numId="38" w16cid:durableId="1058632768">
    <w:abstractNumId w:val="8"/>
  </w:num>
  <w:num w:numId="39" w16cid:durableId="1014115387">
    <w:abstractNumId w:val="25"/>
  </w:num>
  <w:num w:numId="40" w16cid:durableId="1853765394">
    <w:abstractNumId w:val="30"/>
  </w:num>
  <w:num w:numId="41" w16cid:durableId="252057258">
    <w:abstractNumId w:val="14"/>
  </w:num>
  <w:num w:numId="42" w16cid:durableId="641429476">
    <w:abstractNumId w:val="34"/>
  </w:num>
  <w:num w:numId="43" w16cid:durableId="1304696361">
    <w:abstractNumId w:val="2"/>
  </w:num>
  <w:num w:numId="44" w16cid:durableId="1178233322">
    <w:abstractNumId w:val="18"/>
  </w:num>
  <w:num w:numId="45" w16cid:durableId="1902904055">
    <w:abstractNumId w:val="16"/>
  </w:num>
  <w:num w:numId="46" w16cid:durableId="1441948470">
    <w:abstractNumId w:val="10"/>
  </w:num>
  <w:num w:numId="47" w16cid:durableId="377366253">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CD0"/>
    <w:rsid w:val="00001E00"/>
    <w:rsid w:val="000020E9"/>
    <w:rsid w:val="00002E5D"/>
    <w:rsid w:val="0000301D"/>
    <w:rsid w:val="000031C8"/>
    <w:rsid w:val="00003326"/>
    <w:rsid w:val="00003883"/>
    <w:rsid w:val="000042A1"/>
    <w:rsid w:val="000044E8"/>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433"/>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1030"/>
    <w:rsid w:val="00051601"/>
    <w:rsid w:val="0005186B"/>
    <w:rsid w:val="00051B04"/>
    <w:rsid w:val="00051E24"/>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7F4"/>
    <w:rsid w:val="00065C27"/>
    <w:rsid w:val="00065E81"/>
    <w:rsid w:val="00066495"/>
    <w:rsid w:val="00066EEB"/>
    <w:rsid w:val="00066EFB"/>
    <w:rsid w:val="000671C6"/>
    <w:rsid w:val="00067594"/>
    <w:rsid w:val="000677CD"/>
    <w:rsid w:val="000679CF"/>
    <w:rsid w:val="00070561"/>
    <w:rsid w:val="00070ECC"/>
    <w:rsid w:val="00070F3C"/>
    <w:rsid w:val="00072354"/>
    <w:rsid w:val="00072470"/>
    <w:rsid w:val="000724BF"/>
    <w:rsid w:val="00072597"/>
    <w:rsid w:val="000725AA"/>
    <w:rsid w:val="00072C0D"/>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4E6"/>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4E88"/>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62E"/>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6DD"/>
    <w:rsid w:val="000E2C23"/>
    <w:rsid w:val="000E2F43"/>
    <w:rsid w:val="000E3B40"/>
    <w:rsid w:val="000E3D46"/>
    <w:rsid w:val="000E3DD1"/>
    <w:rsid w:val="000E4FBB"/>
    <w:rsid w:val="000E58CF"/>
    <w:rsid w:val="000E59B7"/>
    <w:rsid w:val="000E5C51"/>
    <w:rsid w:val="000E60A4"/>
    <w:rsid w:val="000E6208"/>
    <w:rsid w:val="000E6D31"/>
    <w:rsid w:val="000E6F68"/>
    <w:rsid w:val="000E7110"/>
    <w:rsid w:val="000E7250"/>
    <w:rsid w:val="000E791F"/>
    <w:rsid w:val="000E7A46"/>
    <w:rsid w:val="000E7BD3"/>
    <w:rsid w:val="000F0E0B"/>
    <w:rsid w:val="000F0FD2"/>
    <w:rsid w:val="000F120F"/>
    <w:rsid w:val="000F1DA5"/>
    <w:rsid w:val="000F267E"/>
    <w:rsid w:val="000F2C1B"/>
    <w:rsid w:val="000F323B"/>
    <w:rsid w:val="000F41E3"/>
    <w:rsid w:val="000F5297"/>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6BA"/>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5"/>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6E"/>
    <w:rsid w:val="001433EF"/>
    <w:rsid w:val="001436F7"/>
    <w:rsid w:val="00144026"/>
    <w:rsid w:val="00144095"/>
    <w:rsid w:val="001445CF"/>
    <w:rsid w:val="00144D19"/>
    <w:rsid w:val="001456C9"/>
    <w:rsid w:val="00145EBE"/>
    <w:rsid w:val="00146597"/>
    <w:rsid w:val="001468D2"/>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BD8"/>
    <w:rsid w:val="00162E8B"/>
    <w:rsid w:val="00163472"/>
    <w:rsid w:val="0016353B"/>
    <w:rsid w:val="0016364C"/>
    <w:rsid w:val="00163674"/>
    <w:rsid w:val="00163997"/>
    <w:rsid w:val="001639FF"/>
    <w:rsid w:val="001640E2"/>
    <w:rsid w:val="00164BDD"/>
    <w:rsid w:val="00166A2A"/>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A30"/>
    <w:rsid w:val="00184E92"/>
    <w:rsid w:val="00185051"/>
    <w:rsid w:val="0018555B"/>
    <w:rsid w:val="001855CC"/>
    <w:rsid w:val="00185893"/>
    <w:rsid w:val="00185895"/>
    <w:rsid w:val="00185F9C"/>
    <w:rsid w:val="00186488"/>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42"/>
    <w:rsid w:val="00194582"/>
    <w:rsid w:val="00194DEE"/>
    <w:rsid w:val="00194E91"/>
    <w:rsid w:val="00195007"/>
    <w:rsid w:val="00195150"/>
    <w:rsid w:val="00195E87"/>
    <w:rsid w:val="00196782"/>
    <w:rsid w:val="001968A7"/>
    <w:rsid w:val="00197D1E"/>
    <w:rsid w:val="00197D53"/>
    <w:rsid w:val="00197D5B"/>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437"/>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82F"/>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3907"/>
    <w:rsid w:val="001F3912"/>
    <w:rsid w:val="001F3AB5"/>
    <w:rsid w:val="001F4191"/>
    <w:rsid w:val="001F43EF"/>
    <w:rsid w:val="001F463C"/>
    <w:rsid w:val="001F4697"/>
    <w:rsid w:val="001F49BF"/>
    <w:rsid w:val="001F4B1C"/>
    <w:rsid w:val="001F4B45"/>
    <w:rsid w:val="001F5659"/>
    <w:rsid w:val="001F5A57"/>
    <w:rsid w:val="001F60F5"/>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6158"/>
    <w:rsid w:val="0021650F"/>
    <w:rsid w:val="00216921"/>
    <w:rsid w:val="00216BC0"/>
    <w:rsid w:val="00217281"/>
    <w:rsid w:val="0021749B"/>
    <w:rsid w:val="002175F8"/>
    <w:rsid w:val="00220952"/>
    <w:rsid w:val="002212FA"/>
    <w:rsid w:val="002217EE"/>
    <w:rsid w:val="00221BA7"/>
    <w:rsid w:val="002230BE"/>
    <w:rsid w:val="00223868"/>
    <w:rsid w:val="00223959"/>
    <w:rsid w:val="0022465E"/>
    <w:rsid w:val="00224662"/>
    <w:rsid w:val="002247C0"/>
    <w:rsid w:val="00224F06"/>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1C96"/>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180"/>
    <w:rsid w:val="00253D02"/>
    <w:rsid w:val="002541E7"/>
    <w:rsid w:val="00254888"/>
    <w:rsid w:val="00254D4E"/>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9CD"/>
    <w:rsid w:val="00263A40"/>
    <w:rsid w:val="00263B56"/>
    <w:rsid w:val="00264019"/>
    <w:rsid w:val="002642D2"/>
    <w:rsid w:val="002643A6"/>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010"/>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3F15"/>
    <w:rsid w:val="002A4A8B"/>
    <w:rsid w:val="002A50E4"/>
    <w:rsid w:val="002A5175"/>
    <w:rsid w:val="002A57E8"/>
    <w:rsid w:val="002A58AB"/>
    <w:rsid w:val="002A5A2D"/>
    <w:rsid w:val="002A679B"/>
    <w:rsid w:val="002A685B"/>
    <w:rsid w:val="002A6CB3"/>
    <w:rsid w:val="002A6ED0"/>
    <w:rsid w:val="002A77FF"/>
    <w:rsid w:val="002B02CB"/>
    <w:rsid w:val="002B05C7"/>
    <w:rsid w:val="002B0AD0"/>
    <w:rsid w:val="002B0DA6"/>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2DCD"/>
    <w:rsid w:val="002C3086"/>
    <w:rsid w:val="002C3188"/>
    <w:rsid w:val="002C33B8"/>
    <w:rsid w:val="002C3A43"/>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59D"/>
    <w:rsid w:val="003017E1"/>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5D3"/>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C7E"/>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5EE"/>
    <w:rsid w:val="00323DF6"/>
    <w:rsid w:val="00323F04"/>
    <w:rsid w:val="0032408E"/>
    <w:rsid w:val="00324340"/>
    <w:rsid w:val="00324696"/>
    <w:rsid w:val="00324937"/>
    <w:rsid w:val="003254B9"/>
    <w:rsid w:val="00325C68"/>
    <w:rsid w:val="00325D20"/>
    <w:rsid w:val="00326129"/>
    <w:rsid w:val="00326509"/>
    <w:rsid w:val="003265A8"/>
    <w:rsid w:val="003267B9"/>
    <w:rsid w:val="003277BD"/>
    <w:rsid w:val="0032797F"/>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5E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E03"/>
    <w:rsid w:val="00396FEC"/>
    <w:rsid w:val="0039712B"/>
    <w:rsid w:val="00397437"/>
    <w:rsid w:val="003A06B7"/>
    <w:rsid w:val="003A0B91"/>
    <w:rsid w:val="003A0DF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BED"/>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1DF3"/>
    <w:rsid w:val="003B1EBF"/>
    <w:rsid w:val="003B2C49"/>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0C7"/>
    <w:rsid w:val="003E75CF"/>
    <w:rsid w:val="003E7A37"/>
    <w:rsid w:val="003E7B9A"/>
    <w:rsid w:val="003F0004"/>
    <w:rsid w:val="003F072F"/>
    <w:rsid w:val="003F1282"/>
    <w:rsid w:val="003F1985"/>
    <w:rsid w:val="003F1A0E"/>
    <w:rsid w:val="003F1B43"/>
    <w:rsid w:val="003F1CE1"/>
    <w:rsid w:val="003F1CE6"/>
    <w:rsid w:val="003F1D09"/>
    <w:rsid w:val="003F2028"/>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3C7"/>
    <w:rsid w:val="00410579"/>
    <w:rsid w:val="004105DB"/>
    <w:rsid w:val="00411821"/>
    <w:rsid w:val="00411DE9"/>
    <w:rsid w:val="00412138"/>
    <w:rsid w:val="004124A6"/>
    <w:rsid w:val="00412BAF"/>
    <w:rsid w:val="00412DB3"/>
    <w:rsid w:val="00412E18"/>
    <w:rsid w:val="0041346E"/>
    <w:rsid w:val="0041395B"/>
    <w:rsid w:val="004148FF"/>
    <w:rsid w:val="00414BD6"/>
    <w:rsid w:val="00415201"/>
    <w:rsid w:val="00415ADA"/>
    <w:rsid w:val="00415B6A"/>
    <w:rsid w:val="00416445"/>
    <w:rsid w:val="0041671C"/>
    <w:rsid w:val="00416B35"/>
    <w:rsid w:val="00416B73"/>
    <w:rsid w:val="00416EE8"/>
    <w:rsid w:val="00416F11"/>
    <w:rsid w:val="00417285"/>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72F6"/>
    <w:rsid w:val="00437606"/>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042"/>
    <w:rsid w:val="00457AB9"/>
    <w:rsid w:val="00457EE2"/>
    <w:rsid w:val="004603AD"/>
    <w:rsid w:val="00460A42"/>
    <w:rsid w:val="0046187A"/>
    <w:rsid w:val="00461BEC"/>
    <w:rsid w:val="00461D66"/>
    <w:rsid w:val="00461ECB"/>
    <w:rsid w:val="00461EDE"/>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2C58"/>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1EE3"/>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38E"/>
    <w:rsid w:val="004A09E8"/>
    <w:rsid w:val="004A0AEB"/>
    <w:rsid w:val="004A1348"/>
    <w:rsid w:val="004A187C"/>
    <w:rsid w:val="004A1885"/>
    <w:rsid w:val="004A1A6D"/>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8FB"/>
    <w:rsid w:val="004F29AD"/>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F7B"/>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795"/>
    <w:rsid w:val="00511EB5"/>
    <w:rsid w:val="00512B93"/>
    <w:rsid w:val="00512F02"/>
    <w:rsid w:val="005137EF"/>
    <w:rsid w:val="005144E4"/>
    <w:rsid w:val="00515269"/>
    <w:rsid w:val="00515608"/>
    <w:rsid w:val="00515646"/>
    <w:rsid w:val="00515D50"/>
    <w:rsid w:val="00516442"/>
    <w:rsid w:val="00516673"/>
    <w:rsid w:val="005167A9"/>
    <w:rsid w:val="005167E8"/>
    <w:rsid w:val="005168FA"/>
    <w:rsid w:val="00516EF0"/>
    <w:rsid w:val="00516FAB"/>
    <w:rsid w:val="005174E2"/>
    <w:rsid w:val="00517733"/>
    <w:rsid w:val="00517965"/>
    <w:rsid w:val="00521297"/>
    <w:rsid w:val="00521ED0"/>
    <w:rsid w:val="00522216"/>
    <w:rsid w:val="00522393"/>
    <w:rsid w:val="00522F62"/>
    <w:rsid w:val="005235ED"/>
    <w:rsid w:val="00524D75"/>
    <w:rsid w:val="005250F6"/>
    <w:rsid w:val="005254F6"/>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4FB4"/>
    <w:rsid w:val="0053507B"/>
    <w:rsid w:val="0053509D"/>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7C"/>
    <w:rsid w:val="00544BE6"/>
    <w:rsid w:val="00544F7A"/>
    <w:rsid w:val="00545421"/>
    <w:rsid w:val="00545B0C"/>
    <w:rsid w:val="00546005"/>
    <w:rsid w:val="0054607C"/>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B9"/>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196D"/>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1C0"/>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B7F"/>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2CBE"/>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5A90"/>
    <w:rsid w:val="00646412"/>
    <w:rsid w:val="006465BB"/>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928"/>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3BE3"/>
    <w:rsid w:val="006A3F9D"/>
    <w:rsid w:val="006A41E5"/>
    <w:rsid w:val="006A44D9"/>
    <w:rsid w:val="006A47F4"/>
    <w:rsid w:val="006A47FE"/>
    <w:rsid w:val="006A481B"/>
    <w:rsid w:val="006A4B02"/>
    <w:rsid w:val="006A4FF4"/>
    <w:rsid w:val="006A50B5"/>
    <w:rsid w:val="006A549A"/>
    <w:rsid w:val="006A5CBD"/>
    <w:rsid w:val="006A616F"/>
    <w:rsid w:val="006A6271"/>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DD2"/>
    <w:rsid w:val="006B5F15"/>
    <w:rsid w:val="006B5FD5"/>
    <w:rsid w:val="006B66DE"/>
    <w:rsid w:val="006B67E8"/>
    <w:rsid w:val="006B69D5"/>
    <w:rsid w:val="006B6DAA"/>
    <w:rsid w:val="006B7132"/>
    <w:rsid w:val="006B75BA"/>
    <w:rsid w:val="006B79D0"/>
    <w:rsid w:val="006B7D70"/>
    <w:rsid w:val="006C05E1"/>
    <w:rsid w:val="006C0790"/>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5023"/>
    <w:rsid w:val="006D538E"/>
    <w:rsid w:val="006D54CC"/>
    <w:rsid w:val="006D6735"/>
    <w:rsid w:val="006D6CFE"/>
    <w:rsid w:val="006D7134"/>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7CB"/>
    <w:rsid w:val="00712B7E"/>
    <w:rsid w:val="00712CBA"/>
    <w:rsid w:val="00712F16"/>
    <w:rsid w:val="00713E56"/>
    <w:rsid w:val="00713FA4"/>
    <w:rsid w:val="0071453D"/>
    <w:rsid w:val="00714561"/>
    <w:rsid w:val="00715C2A"/>
    <w:rsid w:val="00715F13"/>
    <w:rsid w:val="00716001"/>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28DF"/>
    <w:rsid w:val="0072304F"/>
    <w:rsid w:val="00723562"/>
    <w:rsid w:val="00723637"/>
    <w:rsid w:val="007236F8"/>
    <w:rsid w:val="00723E33"/>
    <w:rsid w:val="0072477F"/>
    <w:rsid w:val="007247C5"/>
    <w:rsid w:val="00724A6E"/>
    <w:rsid w:val="007255B7"/>
    <w:rsid w:val="00725BBB"/>
    <w:rsid w:val="0072630C"/>
    <w:rsid w:val="0072664F"/>
    <w:rsid w:val="00726CE3"/>
    <w:rsid w:val="00726E61"/>
    <w:rsid w:val="00727071"/>
    <w:rsid w:val="00727242"/>
    <w:rsid w:val="0073035F"/>
    <w:rsid w:val="00730880"/>
    <w:rsid w:val="00730A49"/>
    <w:rsid w:val="00731475"/>
    <w:rsid w:val="00731D02"/>
    <w:rsid w:val="00732940"/>
    <w:rsid w:val="00732CE8"/>
    <w:rsid w:val="00732D90"/>
    <w:rsid w:val="0073334B"/>
    <w:rsid w:val="00733723"/>
    <w:rsid w:val="0073383C"/>
    <w:rsid w:val="0073413D"/>
    <w:rsid w:val="0073419D"/>
    <w:rsid w:val="0073467E"/>
    <w:rsid w:val="00734B28"/>
    <w:rsid w:val="0073530F"/>
    <w:rsid w:val="00735FF5"/>
    <w:rsid w:val="00736510"/>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33E7"/>
    <w:rsid w:val="007642EB"/>
    <w:rsid w:val="0076433C"/>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E3C"/>
    <w:rsid w:val="0077685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844"/>
    <w:rsid w:val="007B3BF7"/>
    <w:rsid w:val="007B3DB9"/>
    <w:rsid w:val="007B402C"/>
    <w:rsid w:val="007B4356"/>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4C6"/>
    <w:rsid w:val="007D5806"/>
    <w:rsid w:val="007D6346"/>
    <w:rsid w:val="007D6988"/>
    <w:rsid w:val="007D6CE6"/>
    <w:rsid w:val="007D759E"/>
    <w:rsid w:val="007D7E70"/>
    <w:rsid w:val="007E010B"/>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B2B"/>
    <w:rsid w:val="007F2B6A"/>
    <w:rsid w:val="007F3094"/>
    <w:rsid w:val="007F321F"/>
    <w:rsid w:val="007F33F4"/>
    <w:rsid w:val="007F3CA1"/>
    <w:rsid w:val="007F406C"/>
    <w:rsid w:val="007F40D8"/>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46F3"/>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451"/>
    <w:rsid w:val="0085660A"/>
    <w:rsid w:val="008567F9"/>
    <w:rsid w:val="00856CFD"/>
    <w:rsid w:val="00856FF7"/>
    <w:rsid w:val="0085715D"/>
    <w:rsid w:val="0085743F"/>
    <w:rsid w:val="0085775F"/>
    <w:rsid w:val="008577F4"/>
    <w:rsid w:val="00857AA3"/>
    <w:rsid w:val="00857D43"/>
    <w:rsid w:val="00857F29"/>
    <w:rsid w:val="008612B2"/>
    <w:rsid w:val="00861728"/>
    <w:rsid w:val="00861DD3"/>
    <w:rsid w:val="00861E47"/>
    <w:rsid w:val="00862384"/>
    <w:rsid w:val="0086321E"/>
    <w:rsid w:val="008632C0"/>
    <w:rsid w:val="00863672"/>
    <w:rsid w:val="00863746"/>
    <w:rsid w:val="00863D9C"/>
    <w:rsid w:val="00864237"/>
    <w:rsid w:val="00864808"/>
    <w:rsid w:val="00864E1E"/>
    <w:rsid w:val="00864F77"/>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4B1"/>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CE2"/>
    <w:rsid w:val="00887156"/>
    <w:rsid w:val="0088717A"/>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8BC"/>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697"/>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4705"/>
    <w:rsid w:val="008D59F7"/>
    <w:rsid w:val="008D5A2D"/>
    <w:rsid w:val="008D5B0A"/>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17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8EA"/>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192B"/>
    <w:rsid w:val="0095240E"/>
    <w:rsid w:val="009526C6"/>
    <w:rsid w:val="0095296A"/>
    <w:rsid w:val="00953504"/>
    <w:rsid w:val="00953610"/>
    <w:rsid w:val="009536E5"/>
    <w:rsid w:val="00953893"/>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327E"/>
    <w:rsid w:val="00993E0F"/>
    <w:rsid w:val="009947EA"/>
    <w:rsid w:val="00994B6D"/>
    <w:rsid w:val="00994BE2"/>
    <w:rsid w:val="00995415"/>
    <w:rsid w:val="00995725"/>
    <w:rsid w:val="00995C7C"/>
    <w:rsid w:val="00995E47"/>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434"/>
    <w:rsid w:val="009A4651"/>
    <w:rsid w:val="009A49A2"/>
    <w:rsid w:val="009A4D02"/>
    <w:rsid w:val="009A5565"/>
    <w:rsid w:val="009A59F3"/>
    <w:rsid w:val="009A5FD3"/>
    <w:rsid w:val="009A6D4C"/>
    <w:rsid w:val="009A7566"/>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700B"/>
    <w:rsid w:val="009B7131"/>
    <w:rsid w:val="009B7262"/>
    <w:rsid w:val="009B73DC"/>
    <w:rsid w:val="009B76CC"/>
    <w:rsid w:val="009B79B7"/>
    <w:rsid w:val="009B7BB8"/>
    <w:rsid w:val="009B7F14"/>
    <w:rsid w:val="009C04FC"/>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878"/>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601"/>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C13"/>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5CE3"/>
    <w:rsid w:val="00A364D0"/>
    <w:rsid w:val="00A364F4"/>
    <w:rsid w:val="00A36F93"/>
    <w:rsid w:val="00A36FC4"/>
    <w:rsid w:val="00A37B3E"/>
    <w:rsid w:val="00A37CD7"/>
    <w:rsid w:val="00A40206"/>
    <w:rsid w:val="00A407EF"/>
    <w:rsid w:val="00A40958"/>
    <w:rsid w:val="00A40A6D"/>
    <w:rsid w:val="00A41D8A"/>
    <w:rsid w:val="00A4243D"/>
    <w:rsid w:val="00A42983"/>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A46"/>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8A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AB"/>
    <w:rsid w:val="00A91634"/>
    <w:rsid w:val="00A91C25"/>
    <w:rsid w:val="00A91D58"/>
    <w:rsid w:val="00A92368"/>
    <w:rsid w:val="00A924E5"/>
    <w:rsid w:val="00A927BC"/>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3ED3"/>
    <w:rsid w:val="00AB4143"/>
    <w:rsid w:val="00AB488E"/>
    <w:rsid w:val="00AB4A58"/>
    <w:rsid w:val="00AB4D6C"/>
    <w:rsid w:val="00AB51DD"/>
    <w:rsid w:val="00AB54EB"/>
    <w:rsid w:val="00AB58A4"/>
    <w:rsid w:val="00AB59A2"/>
    <w:rsid w:val="00AB5A32"/>
    <w:rsid w:val="00AB617A"/>
    <w:rsid w:val="00AB66B9"/>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E08"/>
    <w:rsid w:val="00AD3F74"/>
    <w:rsid w:val="00AD40A6"/>
    <w:rsid w:val="00AD417C"/>
    <w:rsid w:val="00AD432D"/>
    <w:rsid w:val="00AD439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935"/>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764"/>
    <w:rsid w:val="00AE3816"/>
    <w:rsid w:val="00AE3AF3"/>
    <w:rsid w:val="00AE3EE8"/>
    <w:rsid w:val="00AE426C"/>
    <w:rsid w:val="00AE5086"/>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886"/>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140"/>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5FA0"/>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6D0"/>
    <w:rsid w:val="00B65A51"/>
    <w:rsid w:val="00B65AC5"/>
    <w:rsid w:val="00B65B94"/>
    <w:rsid w:val="00B65BD4"/>
    <w:rsid w:val="00B65EAF"/>
    <w:rsid w:val="00B66170"/>
    <w:rsid w:val="00B66188"/>
    <w:rsid w:val="00B66791"/>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3F01"/>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675F"/>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53"/>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3DC2"/>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3801"/>
    <w:rsid w:val="00C44DCA"/>
    <w:rsid w:val="00C45891"/>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B32"/>
    <w:rsid w:val="00C61FEA"/>
    <w:rsid w:val="00C62240"/>
    <w:rsid w:val="00C6255C"/>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5ED"/>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E3B"/>
    <w:rsid w:val="00C8507B"/>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278A"/>
    <w:rsid w:val="00C93479"/>
    <w:rsid w:val="00C93E4C"/>
    <w:rsid w:val="00C94430"/>
    <w:rsid w:val="00C94DC8"/>
    <w:rsid w:val="00C94E77"/>
    <w:rsid w:val="00C95B50"/>
    <w:rsid w:val="00C96481"/>
    <w:rsid w:val="00C96C7A"/>
    <w:rsid w:val="00C97032"/>
    <w:rsid w:val="00C97483"/>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3F04"/>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92D"/>
    <w:rsid w:val="00CC4CC5"/>
    <w:rsid w:val="00CC4D71"/>
    <w:rsid w:val="00CC545A"/>
    <w:rsid w:val="00CC592B"/>
    <w:rsid w:val="00CC59BC"/>
    <w:rsid w:val="00CC6037"/>
    <w:rsid w:val="00CC63D5"/>
    <w:rsid w:val="00CC6970"/>
    <w:rsid w:val="00CC6A47"/>
    <w:rsid w:val="00CC6EE1"/>
    <w:rsid w:val="00CC72C8"/>
    <w:rsid w:val="00CC7661"/>
    <w:rsid w:val="00CC7794"/>
    <w:rsid w:val="00CD0122"/>
    <w:rsid w:val="00CD0B68"/>
    <w:rsid w:val="00CD0C1B"/>
    <w:rsid w:val="00CD0EF0"/>
    <w:rsid w:val="00CD156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7BF"/>
    <w:rsid w:val="00CE092B"/>
    <w:rsid w:val="00CE0B88"/>
    <w:rsid w:val="00CE0CA0"/>
    <w:rsid w:val="00CE18BF"/>
    <w:rsid w:val="00CE1BCB"/>
    <w:rsid w:val="00CE1C3F"/>
    <w:rsid w:val="00CE2106"/>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4CC"/>
    <w:rsid w:val="00D02AC5"/>
    <w:rsid w:val="00D03248"/>
    <w:rsid w:val="00D03913"/>
    <w:rsid w:val="00D03A4A"/>
    <w:rsid w:val="00D03F71"/>
    <w:rsid w:val="00D046FE"/>
    <w:rsid w:val="00D04CE7"/>
    <w:rsid w:val="00D05121"/>
    <w:rsid w:val="00D0569F"/>
    <w:rsid w:val="00D05719"/>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91C"/>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640"/>
    <w:rsid w:val="00D5689B"/>
    <w:rsid w:val="00D56B30"/>
    <w:rsid w:val="00D60342"/>
    <w:rsid w:val="00D603DC"/>
    <w:rsid w:val="00D6068C"/>
    <w:rsid w:val="00D60E23"/>
    <w:rsid w:val="00D61BD8"/>
    <w:rsid w:val="00D61D01"/>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AAC"/>
    <w:rsid w:val="00D73D1E"/>
    <w:rsid w:val="00D744C7"/>
    <w:rsid w:val="00D7451F"/>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9A5"/>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678"/>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4F5"/>
    <w:rsid w:val="00DC6670"/>
    <w:rsid w:val="00DC719E"/>
    <w:rsid w:val="00DC71C3"/>
    <w:rsid w:val="00DC743A"/>
    <w:rsid w:val="00DC7A31"/>
    <w:rsid w:val="00DD0195"/>
    <w:rsid w:val="00DD0242"/>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701"/>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249B"/>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5C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1CE"/>
    <w:rsid w:val="00E866EA"/>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C66"/>
    <w:rsid w:val="00E922BC"/>
    <w:rsid w:val="00E92A0A"/>
    <w:rsid w:val="00E92AD0"/>
    <w:rsid w:val="00E92C41"/>
    <w:rsid w:val="00E92FE3"/>
    <w:rsid w:val="00E938E6"/>
    <w:rsid w:val="00E94051"/>
    <w:rsid w:val="00E94E5C"/>
    <w:rsid w:val="00E95093"/>
    <w:rsid w:val="00E95548"/>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78ED"/>
    <w:rsid w:val="00EE7A2E"/>
    <w:rsid w:val="00EF155D"/>
    <w:rsid w:val="00EF1D9C"/>
    <w:rsid w:val="00EF261A"/>
    <w:rsid w:val="00EF2985"/>
    <w:rsid w:val="00EF2A4F"/>
    <w:rsid w:val="00EF2D2A"/>
    <w:rsid w:val="00EF2E5C"/>
    <w:rsid w:val="00EF33ED"/>
    <w:rsid w:val="00EF366C"/>
    <w:rsid w:val="00EF3A19"/>
    <w:rsid w:val="00EF3C83"/>
    <w:rsid w:val="00EF40A5"/>
    <w:rsid w:val="00EF4798"/>
    <w:rsid w:val="00EF47D6"/>
    <w:rsid w:val="00EF4E5C"/>
    <w:rsid w:val="00EF5243"/>
    <w:rsid w:val="00EF5D96"/>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8B6"/>
    <w:rsid w:val="00F36A11"/>
    <w:rsid w:val="00F36C90"/>
    <w:rsid w:val="00F36D83"/>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502D"/>
    <w:rsid w:val="00FC50C6"/>
    <w:rsid w:val="00FC5325"/>
    <w:rsid w:val="00FC5AA5"/>
    <w:rsid w:val="00FC6066"/>
    <w:rsid w:val="00FC6354"/>
    <w:rsid w:val="00FC692F"/>
    <w:rsid w:val="00FC6995"/>
    <w:rsid w:val="00FC6C81"/>
    <w:rsid w:val="00FC6E11"/>
    <w:rsid w:val="00FC7B5D"/>
    <w:rsid w:val="00FC7EE0"/>
    <w:rsid w:val="00FD09D0"/>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40E7"/>
    <w:rsid w:val="00FE4303"/>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390</Words>
  <Characters>2227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Emil Olbrich</cp:lastModifiedBy>
  <cp:revision>2</cp:revision>
  <cp:lastPrinted>2017-09-11T16:45:00Z</cp:lastPrinted>
  <dcterms:created xsi:type="dcterms:W3CDTF">2023-03-01T17:42:00Z</dcterms:created>
  <dcterms:modified xsi:type="dcterms:W3CDTF">2023-03-01T17:42:00Z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